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D4758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2ECA9794" w:rsidR="008D329F" w:rsidRPr="008D329F" w:rsidRDefault="00ED207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proofErr w:type="spellStart"/>
            <w:r w:rsidRPr="00ED207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simcom</w:t>
            </w:r>
            <w:proofErr w:type="spellEnd"/>
            <w:r w:rsidRPr="00ED207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 7600G modem hat</w:t>
            </w:r>
            <w:bookmarkEnd w:id="0"/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7D88398" w14:textId="3356B7E3" w:rsidR="008D329F" w:rsidRPr="00ED2076" w:rsidRDefault="00ED207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07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Standard Raspberry Pi 40PIN GPIO extension header, supports Raspberry Pi series boards, Jetson Nano</w:t>
            </w: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50EAEB5" w14:textId="42A3D7CE" w:rsidR="008D329F" w:rsidRPr="00ED2076" w:rsidRDefault="00ED207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07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Supports dial-up, telephone call, SMS, TCP, UDP, DTMF, HTTP, FTP, etc.</w:t>
            </w: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9D7338B" w14:textId="23F468CD" w:rsidR="008D329F" w:rsidRPr="00ED2076" w:rsidRDefault="00ED207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07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Supports GPS, </w:t>
            </w:r>
            <w:proofErr w:type="spellStart"/>
            <w:r w:rsidRPr="00ED207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BeiDou</w:t>
            </w:r>
            <w:proofErr w:type="spellEnd"/>
            <w:r w:rsidRPr="00ED207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, </w:t>
            </w:r>
            <w:proofErr w:type="spellStart"/>
            <w:r w:rsidRPr="00ED207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Glonass</w:t>
            </w:r>
            <w:proofErr w:type="spellEnd"/>
            <w:r w:rsidRPr="00ED207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, GALILEO, QZSS, LBS base station positioning</w:t>
            </w: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A94E202" w14:textId="5DFCCAD7" w:rsidR="008D329F" w:rsidRPr="0092576A" w:rsidRDefault="0092576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2576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Onboard USB interface, to test AT Commands, get GPS positioning data, and so on</w:t>
            </w:r>
          </w:p>
        </w:tc>
        <w:tc>
          <w:tcPr>
            <w:tcW w:w="1080" w:type="dxa"/>
            <w:vAlign w:val="center"/>
            <w:hideMark/>
          </w:tcPr>
          <w:p w14:paraId="4CAF3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8AFA36C" w14:textId="508DB9D5" w:rsidR="008D329F" w:rsidRPr="00B71B8F" w:rsidRDefault="0092576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2576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Onboard CP2102 USB to UART converter, for serial debugging</w:t>
            </w:r>
          </w:p>
        </w:tc>
        <w:tc>
          <w:tcPr>
            <w:tcW w:w="1080" w:type="dxa"/>
            <w:vAlign w:val="center"/>
            <w:hideMark/>
          </w:tcPr>
          <w:p w14:paraId="151D4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2383C" w:rsidRPr="008D329F" w14:paraId="1412D213" w14:textId="77777777" w:rsidTr="005B4D6D">
        <w:trPr>
          <w:trHeight w:val="521"/>
          <w:jc w:val="center"/>
        </w:trPr>
        <w:tc>
          <w:tcPr>
            <w:tcW w:w="1124" w:type="dxa"/>
            <w:vAlign w:val="center"/>
          </w:tcPr>
          <w:p w14:paraId="556E5964" w14:textId="5107EB61" w:rsidR="00B2383C" w:rsidRPr="00E0439D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056832BD" w14:textId="10F64765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2576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Breakout UART control pins, to connect with host boards like Arduino/STM32</w:t>
            </w:r>
          </w:p>
        </w:tc>
        <w:tc>
          <w:tcPr>
            <w:tcW w:w="1080" w:type="dxa"/>
          </w:tcPr>
          <w:p w14:paraId="096F353C" w14:textId="05D89152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132E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A59F799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87C4FEC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2383C" w:rsidRPr="008D329F" w14:paraId="2FA77398" w14:textId="77777777" w:rsidTr="005B4D6D">
        <w:trPr>
          <w:trHeight w:val="521"/>
          <w:jc w:val="center"/>
        </w:trPr>
        <w:tc>
          <w:tcPr>
            <w:tcW w:w="1124" w:type="dxa"/>
            <w:vAlign w:val="center"/>
          </w:tcPr>
          <w:p w14:paraId="6CED140E" w14:textId="37DDC48D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5E2744EF" w14:textId="09FB2CF9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86277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SIM card slot, supports 1.8V/3V SIM card</w:t>
            </w:r>
          </w:p>
        </w:tc>
        <w:tc>
          <w:tcPr>
            <w:tcW w:w="1080" w:type="dxa"/>
          </w:tcPr>
          <w:p w14:paraId="238C7BBD" w14:textId="604BA624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132E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F73BF40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67CDFED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2383C" w:rsidRPr="008D329F" w14:paraId="7A682D54" w14:textId="77777777" w:rsidTr="005B4D6D">
        <w:trPr>
          <w:trHeight w:val="521"/>
          <w:jc w:val="center"/>
        </w:trPr>
        <w:tc>
          <w:tcPr>
            <w:tcW w:w="1124" w:type="dxa"/>
            <w:vAlign w:val="center"/>
          </w:tcPr>
          <w:p w14:paraId="09E0B92F" w14:textId="51CA26AB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D2CF98C" w14:textId="7F46511A" w:rsidR="00B2383C" w:rsidRPr="00862778" w:rsidRDefault="00B2383C" w:rsidP="00B2383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86277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TF card slot for storing data like files, messages, etc.</w:t>
            </w:r>
          </w:p>
        </w:tc>
        <w:tc>
          <w:tcPr>
            <w:tcW w:w="1080" w:type="dxa"/>
          </w:tcPr>
          <w:p w14:paraId="116E2F8D" w14:textId="5131AB7D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132E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B22F6D5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7643594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2383C" w:rsidRPr="008D329F" w14:paraId="78E408CB" w14:textId="77777777" w:rsidTr="005B4D6D">
        <w:trPr>
          <w:trHeight w:val="521"/>
          <w:jc w:val="center"/>
        </w:trPr>
        <w:tc>
          <w:tcPr>
            <w:tcW w:w="1124" w:type="dxa"/>
            <w:vAlign w:val="center"/>
          </w:tcPr>
          <w:p w14:paraId="4153E9A1" w14:textId="533A58F8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4B368B19" w14:textId="64D97AFC" w:rsidR="00B2383C" w:rsidRPr="00862778" w:rsidRDefault="00B2383C" w:rsidP="00B2383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86277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Onboard audio jack and audio decoder for making telephone call</w:t>
            </w:r>
          </w:p>
        </w:tc>
        <w:tc>
          <w:tcPr>
            <w:tcW w:w="1080" w:type="dxa"/>
          </w:tcPr>
          <w:p w14:paraId="06830E1C" w14:textId="798CB046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132E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CC0FB58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277617E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2383C" w:rsidRPr="008D329F" w14:paraId="6EB341C8" w14:textId="77777777" w:rsidTr="005B4D6D">
        <w:trPr>
          <w:trHeight w:val="521"/>
          <w:jc w:val="center"/>
        </w:trPr>
        <w:tc>
          <w:tcPr>
            <w:tcW w:w="1124" w:type="dxa"/>
            <w:vAlign w:val="center"/>
          </w:tcPr>
          <w:p w14:paraId="0B5D09E6" w14:textId="7CB19033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0B5165FE" w14:textId="1E26AFC8" w:rsidR="00B2383C" w:rsidRPr="00862778" w:rsidRDefault="00B2383C" w:rsidP="00B2383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E0439D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2x LED indicators, easy to monitor the operating status</w:t>
            </w:r>
          </w:p>
        </w:tc>
        <w:tc>
          <w:tcPr>
            <w:tcW w:w="1080" w:type="dxa"/>
          </w:tcPr>
          <w:p w14:paraId="4CC285E8" w14:textId="255373C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132E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D97FDCE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AF0B096" w14:textId="77777777" w:rsidR="00B2383C" w:rsidRPr="0092576A" w:rsidRDefault="00B2383C" w:rsidP="00B2383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0439D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6FFCA844" w:rsidR="00E0439D" w:rsidRPr="00B2383C" w:rsidRDefault="00B2383C" w:rsidP="00B2383C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      11</w:t>
            </w:r>
          </w:p>
        </w:tc>
        <w:tc>
          <w:tcPr>
            <w:tcW w:w="3261" w:type="dxa"/>
            <w:vAlign w:val="center"/>
          </w:tcPr>
          <w:p w14:paraId="59F762F1" w14:textId="77777777" w:rsidR="00E0439D" w:rsidRPr="008D329F" w:rsidRDefault="00E0439D" w:rsidP="00E0439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315D6B71" w:rsidR="00E0439D" w:rsidRPr="008D329F" w:rsidRDefault="00B2383C" w:rsidP="00E0439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E0439D" w:rsidRPr="008D329F" w:rsidRDefault="00E0439D" w:rsidP="00E0439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E0439D" w:rsidRPr="008D329F" w:rsidRDefault="00E0439D" w:rsidP="00E0439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C0DBF"/>
    <w:rsid w:val="000E333F"/>
    <w:rsid w:val="00115F5C"/>
    <w:rsid w:val="0024151E"/>
    <w:rsid w:val="002C5B52"/>
    <w:rsid w:val="00342C5D"/>
    <w:rsid w:val="005D4758"/>
    <w:rsid w:val="0077779C"/>
    <w:rsid w:val="007C3968"/>
    <w:rsid w:val="00862778"/>
    <w:rsid w:val="008D329F"/>
    <w:rsid w:val="0092576A"/>
    <w:rsid w:val="009A6F68"/>
    <w:rsid w:val="00B2383C"/>
    <w:rsid w:val="00B71B8F"/>
    <w:rsid w:val="00C22023"/>
    <w:rsid w:val="00D11332"/>
    <w:rsid w:val="00D43DFD"/>
    <w:rsid w:val="00E0439D"/>
    <w:rsid w:val="00ED2076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24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19</cp:revision>
  <dcterms:created xsi:type="dcterms:W3CDTF">2025-04-09T12:40:00Z</dcterms:created>
  <dcterms:modified xsi:type="dcterms:W3CDTF">2025-11-20T21:08:00Z</dcterms:modified>
</cp:coreProperties>
</file>